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58" w:rsidRPr="00116375" w:rsidRDefault="004C3358" w:rsidP="00623FFB">
      <w:pPr>
        <w:jc w:val="center"/>
        <w:rPr>
          <w:b/>
        </w:rPr>
      </w:pPr>
      <w:r w:rsidRPr="00116375">
        <w:rPr>
          <w:b/>
        </w:rPr>
        <w:t>Карточка образовательной программы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5040"/>
      </w:tblGrid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040" w:type="dxa"/>
          </w:tcPr>
          <w:p w:rsidR="004C3358" w:rsidRPr="007A209A" w:rsidRDefault="004C3358" w:rsidP="00623F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Эколята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Автор программы</w:t>
            </w:r>
          </w:p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Клишина Г.С.</w:t>
            </w:r>
          </w:p>
        </w:tc>
      </w:tr>
      <w:tr w:rsidR="004C3358" w:rsidRPr="00E53C01" w:rsidTr="00E30347">
        <w:tc>
          <w:tcPr>
            <w:tcW w:w="8928" w:type="dxa"/>
            <w:gridSpan w:val="2"/>
          </w:tcPr>
          <w:p w:rsidR="004C3358" w:rsidRPr="007A209A" w:rsidRDefault="004C3358" w:rsidP="00E30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Естественно-научное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Педагог(преподаватель)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040" w:type="dxa"/>
          </w:tcPr>
          <w:p w:rsidR="004C3358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Немцова А.С.</w:t>
            </w:r>
          </w:p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Логинова О. И. 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1 год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040" w:type="dxa"/>
          </w:tcPr>
          <w:p w:rsidR="004C3358" w:rsidRPr="007A209A" w:rsidRDefault="004C3358" w:rsidP="00623F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лет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часа</w:t>
            </w:r>
          </w:p>
        </w:tc>
      </w:tr>
      <w:tr w:rsidR="004C3358" w:rsidRPr="00E53C01" w:rsidTr="00E30347">
        <w:trPr>
          <w:trHeight w:val="698"/>
        </w:trPr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040" w:type="dxa"/>
          </w:tcPr>
          <w:p w:rsidR="004C3358" w:rsidRPr="00E53C01" w:rsidRDefault="004C3358" w:rsidP="00623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C01">
              <w:rPr>
                <w:rFonts w:ascii="Times New Roman" w:hAnsi="Times New Roman"/>
                <w:sz w:val="24"/>
                <w:szCs w:val="24"/>
              </w:rPr>
              <w:t>15.45-16.25  16.35-17.15</w:t>
            </w:r>
          </w:p>
          <w:p w:rsidR="004C3358" w:rsidRPr="00E53C01" w:rsidRDefault="004C3358" w:rsidP="00623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C01">
              <w:rPr>
                <w:rFonts w:ascii="Times New Roman" w:hAnsi="Times New Roman"/>
                <w:sz w:val="24"/>
                <w:szCs w:val="24"/>
              </w:rPr>
              <w:t>15.45-16.25  16.35-17.15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040" w:type="dxa"/>
          </w:tcPr>
          <w:p w:rsidR="004C3358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Понедельник</w:t>
            </w:r>
          </w:p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Среда</w:t>
            </w:r>
            <w:bookmarkStart w:id="0" w:name="_GoBack"/>
            <w:bookmarkEnd w:id="0"/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Адрес проведениязанятий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20 Января д.14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vnschool16@y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ndex.ru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Бюджетное финансирование</w:t>
            </w: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3358" w:rsidRPr="00E53C01" w:rsidTr="00E30347">
        <w:tc>
          <w:tcPr>
            <w:tcW w:w="3888" w:type="dxa"/>
          </w:tcPr>
          <w:p w:rsidR="004C3358" w:rsidRPr="003219C8" w:rsidRDefault="004C3358" w:rsidP="00E30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040" w:type="dxa"/>
          </w:tcPr>
          <w:p w:rsidR="004C3358" w:rsidRPr="007A209A" w:rsidRDefault="004C3358" w:rsidP="00E303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3C01">
              <w:rPr>
                <w:rFonts w:ascii="Times New Roman" w:hAnsi="Times New Roman"/>
                <w:sz w:val="20"/>
                <w:szCs w:val="20"/>
              </w:rPr>
              <w:t>67-73-34,67-71-53</w:t>
            </w:r>
          </w:p>
        </w:tc>
      </w:tr>
    </w:tbl>
    <w:p w:rsidR="004C3358" w:rsidRDefault="004C3358" w:rsidP="00623FFB"/>
    <w:p w:rsidR="004C3358" w:rsidRDefault="004C3358"/>
    <w:sectPr w:rsidR="004C3358" w:rsidSect="00B02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94F"/>
    <w:rsid w:val="00023BC1"/>
    <w:rsid w:val="00116375"/>
    <w:rsid w:val="001226EC"/>
    <w:rsid w:val="001B10F5"/>
    <w:rsid w:val="003219C8"/>
    <w:rsid w:val="004C3358"/>
    <w:rsid w:val="0060590A"/>
    <w:rsid w:val="00623FFB"/>
    <w:rsid w:val="00742780"/>
    <w:rsid w:val="007A209A"/>
    <w:rsid w:val="00B0260F"/>
    <w:rsid w:val="00D959F3"/>
    <w:rsid w:val="00E30347"/>
    <w:rsid w:val="00E4794F"/>
    <w:rsid w:val="00E53C01"/>
    <w:rsid w:val="00F22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FFB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190</Words>
  <Characters>1086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3</cp:revision>
  <dcterms:created xsi:type="dcterms:W3CDTF">2020-10-01T15:06:00Z</dcterms:created>
  <dcterms:modified xsi:type="dcterms:W3CDTF">2023-10-18T05:58:00Z</dcterms:modified>
</cp:coreProperties>
</file>